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FE" w:rsidRPr="004D0347" w:rsidRDefault="00844E69" w:rsidP="00055530">
      <w:pPr>
        <w:pStyle w:val="KeinLeerraum"/>
        <w:jc w:val="right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Annex 3 of </w:t>
      </w:r>
      <w:proofErr w:type="gramStart"/>
      <w:r w:rsidR="00DA0E4D">
        <w:rPr>
          <w:b/>
          <w:lang w:val="en-GB"/>
        </w:rPr>
        <w:t>FM(</w:t>
      </w:r>
      <w:proofErr w:type="gramEnd"/>
      <w:r w:rsidR="00DA0E4D">
        <w:rPr>
          <w:b/>
          <w:lang w:val="en-GB"/>
        </w:rPr>
        <w:t>11)161</w:t>
      </w:r>
    </w:p>
    <w:p w:rsidR="00055530" w:rsidRPr="00844E69" w:rsidRDefault="00055530" w:rsidP="00844E69">
      <w:pPr>
        <w:pStyle w:val="KeinLeerraum"/>
        <w:jc w:val="right"/>
        <w:rPr>
          <w:lang w:val="en-GB"/>
        </w:rPr>
      </w:pPr>
      <w:bookmarkStart w:id="0" w:name="_GoBack"/>
      <w:bookmarkEnd w:id="0"/>
    </w:p>
    <w:p w:rsidR="00BC3B8C" w:rsidRPr="004D0347" w:rsidRDefault="00CE47A1" w:rsidP="00BC3B8C">
      <w:pPr>
        <w:pStyle w:val="KeinLeerraum"/>
        <w:jc w:val="right"/>
        <w:rPr>
          <w:lang w:val="en-GB"/>
        </w:rPr>
      </w:pPr>
      <w:r>
        <w:rPr>
          <w:lang w:val="en-GB"/>
        </w:rPr>
        <w:t>1</w:t>
      </w:r>
      <w:r w:rsidR="00974DD8">
        <w:rPr>
          <w:lang w:val="en-GB"/>
        </w:rPr>
        <w:t>3</w:t>
      </w:r>
      <w:r>
        <w:rPr>
          <w:lang w:val="en-GB"/>
        </w:rPr>
        <w:t xml:space="preserve"> </w:t>
      </w:r>
      <w:r w:rsidR="009A2506">
        <w:rPr>
          <w:lang w:val="en-GB"/>
        </w:rPr>
        <w:t>September</w:t>
      </w:r>
      <w:r w:rsidR="00735F50" w:rsidRPr="004D0347">
        <w:rPr>
          <w:lang w:val="en-GB"/>
        </w:rPr>
        <w:t xml:space="preserve"> 2011</w:t>
      </w:r>
    </w:p>
    <w:p w:rsidR="00055530" w:rsidRPr="004D0347" w:rsidRDefault="00055530" w:rsidP="00CA5F65">
      <w:pPr>
        <w:pStyle w:val="KeinLeerraum"/>
        <w:rPr>
          <w:lang w:val="en-GB"/>
        </w:rPr>
      </w:pPr>
    </w:p>
    <w:p w:rsidR="007F3BBF" w:rsidRPr="004D0347" w:rsidRDefault="007F3BBF" w:rsidP="00CA5F65">
      <w:pPr>
        <w:pStyle w:val="KeinLeerraum"/>
        <w:rPr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86"/>
        <w:gridCol w:w="254"/>
      </w:tblGrid>
      <w:tr w:rsidR="007F3BBF" w:rsidRPr="004D0347" w:rsidTr="007F3BBF">
        <w:trPr>
          <w:trHeight w:val="2130"/>
        </w:trPr>
        <w:tc>
          <w:tcPr>
            <w:tcW w:w="2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  <w:r w:rsidRPr="004D0347">
              <w:rPr>
                <w:b/>
                <w:noProof/>
                <w:lang w:val="en-GB" w:eastAsia="en-GB"/>
              </w:rPr>
              <w:drawing>
                <wp:inline distT="0" distB="0" distL="0" distR="0" wp14:anchorId="72554DA3" wp14:editId="4D90588E">
                  <wp:extent cx="1621790" cy="835025"/>
                  <wp:effectExtent l="0" t="0" r="0" b="317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4D0347">
              <w:rPr>
                <w:spacing w:val="8"/>
                <w:sz w:val="22"/>
                <w:lang w:val="en-GB"/>
              </w:rPr>
              <w:t xml:space="preserve">European Conference of Postal and Telecommunications Administrations - </w:t>
            </w:r>
            <w:r w:rsidRPr="004D0347">
              <w:rPr>
                <w:b/>
                <w:spacing w:val="8"/>
                <w:sz w:val="22"/>
                <w:lang w:val="en-GB"/>
              </w:rPr>
              <w:t>CEPT</w:t>
            </w: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4D0347">
              <w:rPr>
                <w:spacing w:val="8"/>
                <w:sz w:val="22"/>
                <w:lang w:val="en-GB"/>
              </w:rPr>
              <w:t xml:space="preserve">Electronic Communications Committee - </w:t>
            </w:r>
            <w:smartTag w:uri="urn:schemas-microsoft-com:office:smarttags" w:element="stockticker">
              <w:r w:rsidRPr="004D0347">
                <w:rPr>
                  <w:b/>
                  <w:spacing w:val="8"/>
                  <w:sz w:val="22"/>
                  <w:lang w:val="en-GB"/>
                </w:rPr>
                <w:t>ECC</w:t>
              </w:r>
            </w:smartTag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b/>
                <w:spacing w:val="8"/>
                <w:sz w:val="22"/>
                <w:lang w:val="en-GB"/>
              </w:rPr>
            </w:pPr>
            <w:r w:rsidRPr="004D0347">
              <w:rPr>
                <w:b/>
                <w:spacing w:val="8"/>
                <w:sz w:val="22"/>
                <w:lang w:val="en-GB"/>
              </w:rPr>
              <w:t>WG FM</w:t>
            </w:r>
            <w:r w:rsidR="00903A0C" w:rsidRPr="004D0347">
              <w:rPr>
                <w:b/>
                <w:spacing w:val="8"/>
                <w:sz w:val="22"/>
                <w:lang w:val="en-GB"/>
              </w:rPr>
              <w:t xml:space="preserve"> </w:t>
            </w:r>
            <w:r w:rsidRPr="004D0347">
              <w:rPr>
                <w:b/>
                <w:spacing w:val="8"/>
                <w:sz w:val="22"/>
                <w:lang w:val="en-GB"/>
              </w:rPr>
              <w:t>- Project Team 48,</w:t>
            </w:r>
          </w:p>
          <w:p w:rsidR="007F3BBF" w:rsidRPr="004D0347" w:rsidRDefault="009A2506" w:rsidP="009A2506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spacing w:val="8"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Maisons-Alfort</w:t>
            </w:r>
            <w:r w:rsidR="007F3BBF" w:rsidRPr="004D0347">
              <w:rPr>
                <w:b/>
                <w:sz w:val="22"/>
                <w:lang w:val="en-GB"/>
              </w:rPr>
              <w:t xml:space="preserve">, </w:t>
            </w:r>
            <w:r>
              <w:rPr>
                <w:b/>
                <w:sz w:val="22"/>
                <w:lang w:val="en-GB"/>
              </w:rPr>
              <w:t>13</w:t>
            </w:r>
            <w:r w:rsidR="007F3BBF" w:rsidRPr="004D0347">
              <w:rPr>
                <w:b/>
                <w:sz w:val="22"/>
                <w:lang w:val="en-GB"/>
              </w:rPr>
              <w:t xml:space="preserve"> - </w:t>
            </w:r>
            <w:r>
              <w:rPr>
                <w:b/>
                <w:sz w:val="22"/>
                <w:lang w:val="en-GB"/>
              </w:rPr>
              <w:t>14</w:t>
            </w:r>
            <w:r w:rsidR="007F3BBF" w:rsidRPr="004D0347">
              <w:rPr>
                <w:b/>
                <w:sz w:val="22"/>
                <w:lang w:val="en-GB"/>
              </w:rPr>
              <w:t xml:space="preserve"> </w:t>
            </w:r>
            <w:r>
              <w:rPr>
                <w:b/>
                <w:sz w:val="22"/>
                <w:lang w:val="en-GB"/>
              </w:rPr>
              <w:t>September</w:t>
            </w:r>
            <w:r w:rsidR="007F3BBF" w:rsidRPr="004D0347">
              <w:rPr>
                <w:b/>
                <w:sz w:val="22"/>
                <w:lang w:val="en-GB"/>
              </w:rPr>
              <w:t xml:space="preserve"> 201</w:t>
            </w:r>
            <w:r w:rsidR="00735F50" w:rsidRPr="004D0347">
              <w:rPr>
                <w:b/>
                <w:sz w:val="22"/>
                <w:lang w:val="en-GB"/>
              </w:rPr>
              <w:t>1</w:t>
            </w:r>
          </w:p>
        </w:tc>
        <w:tc>
          <w:tcPr>
            <w:tcW w:w="2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position w:val="8"/>
                <w:sz w:val="22"/>
                <w:lang w:val="en-GB"/>
              </w:rPr>
            </w:pPr>
          </w:p>
        </w:tc>
      </w:tr>
    </w:tbl>
    <w:p w:rsidR="00BC3B8C" w:rsidRPr="004D0347" w:rsidRDefault="00BC3B8C" w:rsidP="00CA5F65">
      <w:pPr>
        <w:pStyle w:val="KeinLeerraum"/>
        <w:rPr>
          <w:lang w:val="en-GB"/>
        </w:rPr>
      </w:pPr>
    </w:p>
    <w:p w:rsidR="007F3BBF" w:rsidRPr="004D0347" w:rsidRDefault="007F3BBF" w:rsidP="00CA5F65">
      <w:pPr>
        <w:pStyle w:val="KeinLeerraum"/>
        <w:rPr>
          <w:lang w:val="en-GB"/>
        </w:rPr>
      </w:pPr>
    </w:p>
    <w:p w:rsidR="00055530" w:rsidRPr="004D0347" w:rsidRDefault="00055530" w:rsidP="00CA5F65">
      <w:pPr>
        <w:pStyle w:val="KeinLeerraum"/>
        <w:rPr>
          <w:lang w:val="en-GB"/>
        </w:rPr>
      </w:pPr>
    </w:p>
    <w:p w:rsidR="00055530" w:rsidRPr="004D0347" w:rsidRDefault="00055530" w:rsidP="00055530">
      <w:pPr>
        <w:pStyle w:val="KeinLeerraum"/>
        <w:jc w:val="center"/>
        <w:rPr>
          <w:b/>
          <w:sz w:val="24"/>
          <w:szCs w:val="24"/>
          <w:lang w:val="en-GB"/>
        </w:rPr>
      </w:pPr>
      <w:r w:rsidRPr="004D0347">
        <w:rPr>
          <w:b/>
          <w:sz w:val="24"/>
          <w:szCs w:val="24"/>
          <w:lang w:val="en-GB"/>
        </w:rPr>
        <w:t xml:space="preserve">Agenda </w:t>
      </w:r>
      <w:r w:rsidR="009A2506">
        <w:rPr>
          <w:b/>
          <w:sz w:val="24"/>
          <w:szCs w:val="24"/>
          <w:lang w:val="en-GB"/>
        </w:rPr>
        <w:t>for the 3</w:t>
      </w:r>
      <w:r w:rsidR="009A2506" w:rsidRPr="009A2506">
        <w:rPr>
          <w:b/>
          <w:sz w:val="24"/>
          <w:szCs w:val="24"/>
          <w:vertAlign w:val="superscript"/>
          <w:lang w:val="en-GB"/>
        </w:rPr>
        <w:t>rd</w:t>
      </w:r>
      <w:r w:rsidR="009A2506">
        <w:rPr>
          <w:b/>
          <w:sz w:val="24"/>
          <w:szCs w:val="24"/>
          <w:lang w:val="en-GB"/>
        </w:rPr>
        <w:t xml:space="preserve"> </w:t>
      </w:r>
      <w:r w:rsidR="00BC3B8C" w:rsidRPr="004D0347">
        <w:rPr>
          <w:b/>
          <w:sz w:val="24"/>
          <w:szCs w:val="24"/>
          <w:lang w:val="en-GB"/>
        </w:rPr>
        <w:t>meeting of FM PT 48</w:t>
      </w:r>
    </w:p>
    <w:p w:rsidR="00055530" w:rsidRPr="004D0347" w:rsidRDefault="00055530" w:rsidP="00CA5F65">
      <w:pPr>
        <w:pStyle w:val="KeinLeerraum"/>
        <w:rPr>
          <w:lang w:val="en-GB"/>
        </w:rPr>
      </w:pPr>
    </w:p>
    <w:p w:rsidR="00055530" w:rsidRPr="004D0347" w:rsidRDefault="00055530" w:rsidP="00CA5F65">
      <w:pPr>
        <w:pStyle w:val="KeinLeerraum"/>
        <w:rPr>
          <w:lang w:val="en-GB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386"/>
        <w:gridCol w:w="1418"/>
        <w:gridCol w:w="1525"/>
      </w:tblGrid>
      <w:tr w:rsidR="004D0347" w:rsidRPr="004D0347" w:rsidTr="00E4357F">
        <w:tc>
          <w:tcPr>
            <w:tcW w:w="709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Item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5386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Subject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Ref. Docu-ments</w:t>
            </w:r>
          </w:p>
          <w:p w:rsidR="00534ABA" w:rsidRPr="004D0347" w:rsidRDefault="00534ABA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FM48(11)#</w:t>
            </w:r>
          </w:p>
        </w:tc>
        <w:tc>
          <w:tcPr>
            <w:tcW w:w="1525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Input Documents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FM48(11)#</w:t>
            </w:r>
          </w:p>
        </w:tc>
      </w:tr>
      <w:tr w:rsidR="004D0347" w:rsidRPr="004D0347" w:rsidTr="00E4357F">
        <w:tc>
          <w:tcPr>
            <w:tcW w:w="709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4D0347" w:rsidTr="00E4357F">
        <w:tc>
          <w:tcPr>
            <w:tcW w:w="709" w:type="dxa"/>
          </w:tcPr>
          <w:p w:rsidR="004D0347" w:rsidRPr="004D0347" w:rsidRDefault="004D0347" w:rsidP="00E4357F">
            <w:pPr>
              <w:pStyle w:val="KeinLeerraum"/>
              <w:rPr>
                <w:lang w:val="en-GB"/>
              </w:rPr>
            </w:pPr>
            <w:r w:rsidRPr="00E4357F">
              <w:rPr>
                <w:b/>
                <w:lang w:val="en-GB"/>
              </w:rPr>
              <w:t>1</w:t>
            </w:r>
          </w:p>
        </w:tc>
        <w:tc>
          <w:tcPr>
            <w:tcW w:w="5386" w:type="dxa"/>
          </w:tcPr>
          <w:p w:rsidR="004D0347" w:rsidRPr="00E4357F" w:rsidRDefault="004D0347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Opening of the meeting</w:t>
            </w:r>
          </w:p>
          <w:p w:rsidR="004D0347" w:rsidRPr="004D0347" w:rsidRDefault="008E18CF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(10:00 h CEST on 13</w:t>
            </w:r>
            <w:r w:rsidR="004D0347" w:rsidRPr="004D0347">
              <w:rPr>
                <w:lang w:val="en-GB"/>
              </w:rPr>
              <w:t xml:space="preserve"> </w:t>
            </w:r>
            <w:r>
              <w:rPr>
                <w:lang w:val="en-GB"/>
              </w:rPr>
              <w:t>September</w:t>
            </w:r>
            <w:r w:rsidR="004D0347" w:rsidRPr="004D0347">
              <w:rPr>
                <w:lang w:val="en-GB"/>
              </w:rPr>
              <w:t xml:space="preserve"> 2011)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735F50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4D0347" w:rsidTr="00E4357F">
        <w:tc>
          <w:tcPr>
            <w:tcW w:w="709" w:type="dxa"/>
          </w:tcPr>
          <w:p w:rsidR="004D0347" w:rsidRPr="00E4357F" w:rsidRDefault="004D0347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2</w:t>
            </w:r>
          </w:p>
        </w:tc>
        <w:tc>
          <w:tcPr>
            <w:tcW w:w="5386" w:type="dxa"/>
          </w:tcPr>
          <w:p w:rsidR="004D0347" w:rsidRPr="00E4357F" w:rsidRDefault="004D0347" w:rsidP="00735F50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Adoption of the Agenda and attribution of docs.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69125C" w:rsidRDefault="00566E5C" w:rsidP="00CA5F65">
            <w:pPr>
              <w:pStyle w:val="KeinLeerraum"/>
              <w:rPr>
                <w:b/>
                <w:lang w:val="en-GB"/>
              </w:rPr>
            </w:pPr>
            <w:r w:rsidRPr="002C4DD2">
              <w:rPr>
                <w:b/>
                <w:lang w:val="en-GB"/>
              </w:rPr>
              <w:t>03</w:t>
            </w:r>
            <w:r w:rsidR="002F6565" w:rsidRPr="002C4DD2">
              <w:rPr>
                <w:b/>
                <w:lang w:val="en-GB"/>
              </w:rPr>
              <w:t>5</w:t>
            </w:r>
            <w:r w:rsidR="00974DD8">
              <w:rPr>
                <w:b/>
                <w:lang w:val="en-GB"/>
              </w:rPr>
              <w:t>r2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614C2" w:rsidRPr="004D0347" w:rsidTr="00E4357F">
        <w:tc>
          <w:tcPr>
            <w:tcW w:w="709" w:type="dxa"/>
          </w:tcPr>
          <w:p w:rsidR="004614C2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5386" w:type="dxa"/>
          </w:tcPr>
          <w:p w:rsidR="004614C2" w:rsidRDefault="002C4DD2" w:rsidP="00735F50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New w</w:t>
            </w:r>
            <w:r w:rsidR="004614C2">
              <w:rPr>
                <w:b/>
                <w:lang w:val="en-GB"/>
              </w:rPr>
              <w:t>eb site of CEPT</w:t>
            </w:r>
          </w:p>
          <w:p w:rsidR="004614C2" w:rsidRDefault="004614C2" w:rsidP="00735F50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(</w:t>
            </w:r>
            <w:hyperlink r:id="rId7" w:history="1">
              <w:r>
                <w:rPr>
                  <w:rStyle w:val="Hyperlink"/>
                </w:rPr>
                <w:t>http://www.cept.org/</w:t>
              </w:r>
            </w:hyperlink>
            <w:r>
              <w:rPr>
                <w:b/>
                <w:lang w:val="en-GB"/>
              </w:rPr>
              <w:t>)</w:t>
            </w:r>
          </w:p>
          <w:p w:rsidR="004614C2" w:rsidRPr="00E4357F" w:rsidRDefault="004614C2" w:rsidP="00735F50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1418" w:type="dxa"/>
          </w:tcPr>
          <w:p w:rsidR="004614C2" w:rsidRPr="007B3ED3" w:rsidRDefault="007B3ED3" w:rsidP="00CA5F65">
            <w:pPr>
              <w:pStyle w:val="KeinLeerraum"/>
              <w:rPr>
                <w:lang w:val="en-GB"/>
              </w:rPr>
            </w:pPr>
            <w:r w:rsidRPr="007B3ED3">
              <w:rPr>
                <w:lang w:val="en-GB"/>
              </w:rPr>
              <w:t>Info 001</w:t>
            </w:r>
          </w:p>
        </w:tc>
        <w:tc>
          <w:tcPr>
            <w:tcW w:w="1525" w:type="dxa"/>
          </w:tcPr>
          <w:p w:rsidR="004614C2" w:rsidRPr="002F6565" w:rsidRDefault="004614C2" w:rsidP="00CA5F65">
            <w:pPr>
              <w:pStyle w:val="KeinLeerraum"/>
              <w:rPr>
                <w:b/>
                <w:highlight w:val="yellow"/>
                <w:lang w:val="en-GB"/>
              </w:rPr>
            </w:pPr>
          </w:p>
        </w:tc>
      </w:tr>
      <w:tr w:rsidR="004D0347" w:rsidRPr="004D0347" w:rsidTr="00E4357F">
        <w:tc>
          <w:tcPr>
            <w:tcW w:w="709" w:type="dxa"/>
          </w:tcPr>
          <w:p w:rsidR="004D0347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4D0347" w:rsidRPr="004D0347">
              <w:rPr>
                <w:lang w:val="en-GB"/>
              </w:rPr>
              <w:t>.1</w:t>
            </w:r>
          </w:p>
          <w:p w:rsidR="004D0347" w:rsidRDefault="004D0347" w:rsidP="00CA5F65">
            <w:pPr>
              <w:pStyle w:val="KeinLeerraum"/>
              <w:rPr>
                <w:lang w:val="en-GB"/>
              </w:rPr>
            </w:pPr>
          </w:p>
          <w:p w:rsidR="002B6265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2B6265">
              <w:rPr>
                <w:lang w:val="en-GB"/>
              </w:rPr>
              <w:t>.2</w:t>
            </w:r>
          </w:p>
          <w:p w:rsidR="002B6265" w:rsidRPr="004D0347" w:rsidRDefault="002B6265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2B6265">
              <w:rPr>
                <w:lang w:val="en-GB"/>
              </w:rPr>
              <w:t>.3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2B6265">
              <w:rPr>
                <w:lang w:val="en-GB"/>
              </w:rPr>
              <w:t>.4</w:t>
            </w:r>
          </w:p>
          <w:p w:rsidR="004D0347" w:rsidRDefault="004D0347" w:rsidP="00CA5F65">
            <w:pPr>
              <w:pStyle w:val="KeinLeerraum"/>
              <w:rPr>
                <w:lang w:val="en-GB"/>
              </w:rPr>
            </w:pP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4.5</w:t>
            </w:r>
          </w:p>
          <w:p w:rsidR="007B3ED3" w:rsidRPr="004D0347" w:rsidRDefault="007B3ED3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4D0347" w:rsidRPr="00E4357F" w:rsidRDefault="004D0347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 xml:space="preserve">Minutes of </w:t>
            </w:r>
            <w:r w:rsidR="002B6265" w:rsidRPr="00E4357F">
              <w:rPr>
                <w:b/>
                <w:lang w:val="en-GB"/>
              </w:rPr>
              <w:t xml:space="preserve">/ </w:t>
            </w:r>
            <w:r w:rsidR="007B3ED3">
              <w:rPr>
                <w:b/>
                <w:lang w:val="en-GB"/>
              </w:rPr>
              <w:t>Info from</w:t>
            </w:r>
            <w:r w:rsidR="002B6265" w:rsidRPr="00E4357F">
              <w:rPr>
                <w:b/>
                <w:lang w:val="en-GB"/>
              </w:rPr>
              <w:t xml:space="preserve"> </w:t>
            </w:r>
            <w:r w:rsidRPr="00E4357F">
              <w:rPr>
                <w:b/>
                <w:lang w:val="en-GB"/>
              </w:rPr>
              <w:t>previous meetings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2C4DD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 xml:space="preserve">Final Minutes of </w:t>
            </w:r>
            <w:r w:rsidR="004D0347" w:rsidRPr="004D0347">
              <w:rPr>
                <w:lang w:val="en-GB"/>
              </w:rPr>
              <w:t>latest FM PT 48 meeting</w:t>
            </w:r>
          </w:p>
          <w:p w:rsidR="004D0347" w:rsidRDefault="004D0347" w:rsidP="00CA5F65">
            <w:pPr>
              <w:pStyle w:val="KeinLeerraum"/>
              <w:rPr>
                <w:lang w:val="en-GB"/>
              </w:rPr>
            </w:pPr>
          </w:p>
          <w:p w:rsidR="002B6265" w:rsidRDefault="002B626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LS from WG SE on the creation of SE PT 44</w:t>
            </w:r>
          </w:p>
          <w:p w:rsidR="002B6265" w:rsidRPr="004D0347" w:rsidRDefault="002B6265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Final Minutes of latest WG FM meeting (extract)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Default="002B626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Final</w:t>
            </w:r>
            <w:r w:rsidR="004D0347" w:rsidRPr="004D0347">
              <w:rPr>
                <w:lang w:val="en-GB"/>
              </w:rPr>
              <w:t xml:space="preserve"> Minutes of latest ECC meeting (extract)</w:t>
            </w: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</w:p>
          <w:p w:rsidR="007B3ED3" w:rsidRPr="004D0347" w:rsidRDefault="007B3ED3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ECC/FCC/IC meeting</w:t>
            </w:r>
          </w:p>
          <w:p w:rsidR="004D0347" w:rsidRPr="004D0347" w:rsidRDefault="004D0347" w:rsidP="00903A0C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69125C" w:rsidRDefault="0069125C" w:rsidP="00CA5F65">
            <w:pPr>
              <w:pStyle w:val="KeinLeerraum"/>
              <w:rPr>
                <w:lang w:val="en-GB"/>
              </w:rPr>
            </w:pPr>
          </w:p>
          <w:p w:rsidR="0069125C" w:rsidRDefault="0069125C" w:rsidP="00CA5F65">
            <w:pPr>
              <w:pStyle w:val="KeinLeerraum"/>
              <w:rPr>
                <w:lang w:val="en-GB"/>
              </w:rPr>
            </w:pPr>
          </w:p>
          <w:p w:rsidR="00FD01AC" w:rsidRDefault="00FD01AC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018</w:t>
            </w:r>
            <w:r w:rsidR="008F74D9">
              <w:rPr>
                <w:lang w:val="en-GB"/>
              </w:rPr>
              <w:t>r1</w:t>
            </w:r>
          </w:p>
          <w:p w:rsidR="00FD01AC" w:rsidRDefault="00FD01AC" w:rsidP="00CA5F65">
            <w:pPr>
              <w:pStyle w:val="KeinLeerraum"/>
              <w:rPr>
                <w:lang w:val="en-GB"/>
              </w:rPr>
            </w:pPr>
          </w:p>
          <w:p w:rsidR="007B3ED3" w:rsidRDefault="002C4DD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033</w:t>
            </w: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</w:p>
          <w:p w:rsidR="007B3ED3" w:rsidRDefault="00E81F5D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020</w:t>
            </w: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</w:p>
          <w:p w:rsidR="007B3ED3" w:rsidRDefault="009F7F57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026</w:t>
            </w: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</w:p>
          <w:p w:rsidR="007B3ED3" w:rsidRDefault="007B3ED3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Info 002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4D0347" w:rsidTr="00E4357F">
        <w:tc>
          <w:tcPr>
            <w:tcW w:w="709" w:type="dxa"/>
          </w:tcPr>
          <w:p w:rsidR="00E353B9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E4357F" w:rsidRPr="004D0347" w:rsidRDefault="00E4357F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E4357F" w:rsidRDefault="00442A7A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System design, s</w:t>
            </w:r>
            <w:r w:rsidR="002B6265" w:rsidRPr="00E4357F">
              <w:rPr>
                <w:b/>
                <w:lang w:val="en-GB"/>
              </w:rPr>
              <w:t>pectrum requirements</w:t>
            </w:r>
            <w:r>
              <w:rPr>
                <w:b/>
                <w:lang w:val="en-GB"/>
              </w:rPr>
              <w:t>, impact of antenna selection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Default="00E4357F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018r1 (Section 4)</w:t>
            </w: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534ABA" w:rsidRDefault="00534ABA" w:rsidP="00CA5F65">
            <w:pPr>
              <w:pStyle w:val="KeinLeerraum"/>
              <w:rPr>
                <w:b/>
                <w:lang w:val="en-GB"/>
              </w:rPr>
            </w:pPr>
            <w:r w:rsidRPr="00534ABA">
              <w:rPr>
                <w:b/>
                <w:lang w:val="en-GB"/>
              </w:rPr>
              <w:t>024</w:t>
            </w:r>
            <w:r w:rsidR="00195530" w:rsidRPr="00195530">
              <w:rPr>
                <w:lang w:val="en-GB"/>
              </w:rPr>
              <w:t xml:space="preserve">, </w:t>
            </w:r>
            <w:r w:rsidR="00195530">
              <w:rPr>
                <w:b/>
                <w:lang w:val="en-GB"/>
              </w:rPr>
              <w:t>034</w:t>
            </w:r>
            <w:r w:rsidR="00CE47A1" w:rsidRPr="009939E4">
              <w:rPr>
                <w:lang w:val="en-GB"/>
              </w:rPr>
              <w:t>,</w:t>
            </w:r>
            <w:r w:rsidR="00CE47A1">
              <w:rPr>
                <w:b/>
                <w:lang w:val="en-GB"/>
              </w:rPr>
              <w:t xml:space="preserve"> 039</w:t>
            </w:r>
          </w:p>
        </w:tc>
      </w:tr>
      <w:tr w:rsidR="00E353B9" w:rsidRPr="004D0347" w:rsidTr="00E4357F">
        <w:tc>
          <w:tcPr>
            <w:tcW w:w="709" w:type="dxa"/>
          </w:tcPr>
          <w:p w:rsidR="00E353B9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8F74D9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8F74D9">
              <w:rPr>
                <w:lang w:val="en-GB"/>
              </w:rPr>
              <w:t>.1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9F7F57" w:rsidRDefault="009F7F57" w:rsidP="00CA5F65">
            <w:pPr>
              <w:pStyle w:val="KeinLeerraum"/>
              <w:rPr>
                <w:lang w:val="en-GB"/>
              </w:rPr>
            </w:pPr>
          </w:p>
          <w:p w:rsidR="002C4DD2" w:rsidRDefault="002C4DD2" w:rsidP="00CA5F65">
            <w:pPr>
              <w:pStyle w:val="KeinLeerraum"/>
              <w:rPr>
                <w:lang w:val="en-GB"/>
              </w:rPr>
            </w:pPr>
          </w:p>
          <w:p w:rsidR="009F7F57" w:rsidRDefault="009F7F57" w:rsidP="00CA5F65">
            <w:pPr>
              <w:pStyle w:val="KeinLeerraum"/>
              <w:rPr>
                <w:lang w:val="en-GB"/>
              </w:rPr>
            </w:pPr>
          </w:p>
          <w:p w:rsidR="008F74D9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8F74D9">
              <w:rPr>
                <w:lang w:val="en-GB"/>
              </w:rPr>
              <w:t>.2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844E69" w:rsidRDefault="00844E69" w:rsidP="00CA5F65">
            <w:pPr>
              <w:pStyle w:val="KeinLeerraum"/>
              <w:rPr>
                <w:lang w:val="en-GB"/>
              </w:rPr>
            </w:pPr>
          </w:p>
          <w:p w:rsidR="008F74D9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8F74D9">
              <w:rPr>
                <w:lang w:val="en-GB"/>
              </w:rPr>
              <w:t>.3</w:t>
            </w:r>
          </w:p>
          <w:p w:rsidR="00BD7B97" w:rsidRDefault="00BD7B97" w:rsidP="00CA5F65">
            <w:pPr>
              <w:pStyle w:val="KeinLeerraum"/>
              <w:rPr>
                <w:lang w:val="en-GB"/>
              </w:rPr>
            </w:pP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E353B9" w:rsidRPr="00E4357F" w:rsidRDefault="00D64484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lastRenderedPageBreak/>
              <w:t>Fre</w:t>
            </w:r>
            <w:r w:rsidR="008F74D9" w:rsidRPr="00E4357F">
              <w:rPr>
                <w:b/>
                <w:lang w:val="en-GB"/>
              </w:rPr>
              <w:t>quency bands according Category 1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Bands 2400-2483.5 MHz and 5855-5875 MHz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9F7F57" w:rsidRDefault="009F7F57" w:rsidP="00CA5F65">
            <w:pPr>
              <w:pStyle w:val="KeinLeerraum"/>
              <w:rPr>
                <w:lang w:val="en-GB"/>
              </w:rPr>
            </w:pPr>
          </w:p>
          <w:p w:rsidR="002C4DD2" w:rsidRDefault="002C4DD2" w:rsidP="00CA5F65">
            <w:pPr>
              <w:pStyle w:val="KeinLeerraum"/>
              <w:rPr>
                <w:lang w:val="en-GB"/>
              </w:rPr>
            </w:pPr>
          </w:p>
          <w:p w:rsidR="009F7F57" w:rsidRDefault="009F7F57" w:rsidP="00CA5F65">
            <w:pPr>
              <w:pStyle w:val="KeinLeerraum"/>
              <w:rPr>
                <w:lang w:val="en-GB"/>
              </w:rPr>
            </w:pP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Bands 1670-1675 MHz / 1800-1805 MHz</w:t>
            </w: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  <w:p w:rsidR="00844E69" w:rsidRDefault="00844E69" w:rsidP="00CA5F65">
            <w:pPr>
              <w:pStyle w:val="KeinLeerraum"/>
              <w:rPr>
                <w:lang w:val="en-GB"/>
              </w:rPr>
            </w:pP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Band 3400-3600 MHz</w:t>
            </w:r>
          </w:p>
          <w:p w:rsidR="00BD7B97" w:rsidRDefault="00BD7B97" w:rsidP="00CA5F65">
            <w:pPr>
              <w:pStyle w:val="KeinLeerraum"/>
              <w:rPr>
                <w:lang w:val="en-GB"/>
              </w:rPr>
            </w:pPr>
          </w:p>
          <w:p w:rsidR="00E353B9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Default="008F74D9" w:rsidP="00597D24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018r1 </w:t>
            </w:r>
            <w:r w:rsidR="00E4357F">
              <w:rPr>
                <w:lang w:val="en-GB"/>
              </w:rPr>
              <w:t>(</w:t>
            </w:r>
            <w:r>
              <w:rPr>
                <w:lang w:val="en-GB"/>
              </w:rPr>
              <w:t>Section 6</w:t>
            </w:r>
            <w:r w:rsidR="00E4357F">
              <w:rPr>
                <w:lang w:val="en-GB"/>
              </w:rPr>
              <w:t>, Annex 4)</w:t>
            </w:r>
          </w:p>
          <w:p w:rsidR="008F74D9" w:rsidRDefault="008F74D9" w:rsidP="00597D24">
            <w:pPr>
              <w:pStyle w:val="KeinLeerraum"/>
              <w:rPr>
                <w:lang w:val="en-GB"/>
              </w:rPr>
            </w:pPr>
          </w:p>
          <w:p w:rsidR="008F74D9" w:rsidRDefault="00B04151" w:rsidP="00597D24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028</w:t>
            </w:r>
            <w:r w:rsidR="007D2FBA">
              <w:rPr>
                <w:lang w:val="en-GB"/>
              </w:rPr>
              <w:t>, 023</w:t>
            </w:r>
          </w:p>
          <w:p w:rsidR="008F74D9" w:rsidRDefault="008F74D9" w:rsidP="00597D24">
            <w:pPr>
              <w:pStyle w:val="KeinLeerraum"/>
              <w:rPr>
                <w:lang w:val="en-GB"/>
              </w:rPr>
            </w:pPr>
          </w:p>
          <w:p w:rsidR="008F74D9" w:rsidRDefault="008F74D9" w:rsidP="00597D24">
            <w:pPr>
              <w:pStyle w:val="KeinLeerraum"/>
              <w:rPr>
                <w:lang w:val="en-GB"/>
              </w:rPr>
            </w:pPr>
          </w:p>
          <w:p w:rsidR="008F74D9" w:rsidRDefault="008F74D9" w:rsidP="00597D24">
            <w:pPr>
              <w:pStyle w:val="KeinLeerraum"/>
              <w:rPr>
                <w:lang w:val="en-GB"/>
              </w:rPr>
            </w:pPr>
          </w:p>
          <w:p w:rsidR="008F74D9" w:rsidRDefault="008F74D9" w:rsidP="00597D24">
            <w:pPr>
              <w:pStyle w:val="KeinLeerraum"/>
              <w:rPr>
                <w:lang w:val="en-GB"/>
              </w:rPr>
            </w:pPr>
          </w:p>
          <w:p w:rsidR="009F7F57" w:rsidRDefault="009F7F57" w:rsidP="00597D24">
            <w:pPr>
              <w:pStyle w:val="KeinLeerraum"/>
              <w:rPr>
                <w:lang w:val="en-GB"/>
              </w:rPr>
            </w:pPr>
          </w:p>
          <w:p w:rsidR="002C4DD2" w:rsidRDefault="002C4DD2" w:rsidP="00597D24">
            <w:pPr>
              <w:pStyle w:val="KeinLeerraum"/>
              <w:rPr>
                <w:lang w:val="en-GB"/>
              </w:rPr>
            </w:pPr>
          </w:p>
          <w:p w:rsidR="00844E69" w:rsidRDefault="00844E69" w:rsidP="00597D24">
            <w:pPr>
              <w:pStyle w:val="KeinLeerraum"/>
              <w:rPr>
                <w:lang w:val="en-GB"/>
              </w:rPr>
            </w:pPr>
          </w:p>
          <w:p w:rsidR="009F7F57" w:rsidRDefault="009F7F57" w:rsidP="00597D24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027</w:t>
            </w:r>
          </w:p>
          <w:p w:rsidR="002C4DD2" w:rsidRDefault="002C4DD2" w:rsidP="00597D24">
            <w:pPr>
              <w:pStyle w:val="KeinLeerraum"/>
              <w:rPr>
                <w:lang w:val="en-GB"/>
              </w:rPr>
            </w:pPr>
          </w:p>
          <w:p w:rsidR="008F74D9" w:rsidRPr="004D0347" w:rsidRDefault="008F74D9" w:rsidP="00597D24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EC1A71" w:rsidRDefault="00E353B9" w:rsidP="00CA5F65">
            <w:pPr>
              <w:pStyle w:val="KeinLeerraum"/>
              <w:rPr>
                <w:lang w:val="en-GB"/>
              </w:rPr>
            </w:pPr>
          </w:p>
          <w:p w:rsidR="00B04151" w:rsidRPr="00EC1A71" w:rsidRDefault="00B04151" w:rsidP="00CA5F65">
            <w:pPr>
              <w:pStyle w:val="KeinLeerraum"/>
              <w:rPr>
                <w:lang w:val="en-GB"/>
              </w:rPr>
            </w:pPr>
          </w:p>
          <w:p w:rsidR="00B04151" w:rsidRPr="00EC1A71" w:rsidRDefault="00B04151" w:rsidP="00CA5F65">
            <w:pPr>
              <w:pStyle w:val="KeinLeerraum"/>
              <w:rPr>
                <w:lang w:val="en-GB"/>
              </w:rPr>
            </w:pPr>
          </w:p>
          <w:p w:rsidR="00B04151" w:rsidRPr="00EC1A71" w:rsidRDefault="00B04151" w:rsidP="00CA5F65">
            <w:pPr>
              <w:pStyle w:val="KeinLeerraum"/>
              <w:rPr>
                <w:lang w:val="en-GB"/>
              </w:rPr>
            </w:pPr>
          </w:p>
          <w:p w:rsidR="00B04151" w:rsidRPr="002C4DD2" w:rsidRDefault="009F7F57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026 (Sec. 8.10)</w:t>
            </w:r>
            <w:r w:rsidR="002C4DD2" w:rsidRPr="002C4DD2">
              <w:rPr>
                <w:lang w:val="en-GB"/>
              </w:rPr>
              <w:t>,</w:t>
            </w:r>
          </w:p>
          <w:p w:rsidR="002C4DD2" w:rsidRPr="00F87699" w:rsidRDefault="002C4DD2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031</w:t>
            </w:r>
            <w:r w:rsidRPr="002C4DD2">
              <w:rPr>
                <w:lang w:val="en-GB"/>
              </w:rPr>
              <w:t xml:space="preserve">, </w:t>
            </w:r>
            <w:r>
              <w:rPr>
                <w:b/>
                <w:lang w:val="en-GB"/>
              </w:rPr>
              <w:t>032</w:t>
            </w:r>
            <w:r w:rsidR="00CE47A1" w:rsidRPr="00F87699">
              <w:rPr>
                <w:lang w:val="en-GB"/>
              </w:rPr>
              <w:t>,</w:t>
            </w:r>
          </w:p>
          <w:p w:rsidR="00B04151" w:rsidRPr="00F87699" w:rsidRDefault="00CE47A1" w:rsidP="00CA5F65">
            <w:pPr>
              <w:pStyle w:val="KeinLeerraum"/>
              <w:rPr>
                <w:b/>
                <w:lang w:val="en-GB"/>
              </w:rPr>
            </w:pPr>
            <w:r w:rsidRPr="00F87699">
              <w:rPr>
                <w:b/>
                <w:lang w:val="en-GB"/>
              </w:rPr>
              <w:t>038</w:t>
            </w:r>
          </w:p>
          <w:p w:rsidR="006A560A" w:rsidRDefault="006A560A" w:rsidP="00CA5F65">
            <w:pPr>
              <w:pStyle w:val="KeinLeerraum"/>
              <w:rPr>
                <w:b/>
                <w:lang w:val="en-GB"/>
              </w:rPr>
            </w:pPr>
          </w:p>
          <w:p w:rsidR="00B04151" w:rsidRDefault="00B04151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021</w:t>
            </w:r>
            <w:r w:rsidR="00491905" w:rsidRPr="00491905">
              <w:rPr>
                <w:lang w:val="en-GB"/>
              </w:rPr>
              <w:t xml:space="preserve">, </w:t>
            </w:r>
            <w:r w:rsidR="00491905">
              <w:rPr>
                <w:b/>
                <w:lang w:val="en-GB"/>
              </w:rPr>
              <w:t>022</w:t>
            </w:r>
            <w:r w:rsidR="009939E4" w:rsidRPr="009939E4">
              <w:rPr>
                <w:lang w:val="en-GB"/>
              </w:rPr>
              <w:t>,</w:t>
            </w:r>
            <w:r w:rsidR="009939E4">
              <w:rPr>
                <w:b/>
                <w:lang w:val="en-GB"/>
              </w:rPr>
              <w:t xml:space="preserve"> 029</w:t>
            </w:r>
            <w:r w:rsidR="00F40FF2">
              <w:rPr>
                <w:b/>
                <w:lang w:val="en-GB"/>
              </w:rPr>
              <w:t>r1</w:t>
            </w:r>
          </w:p>
          <w:p w:rsidR="007D2FBA" w:rsidRPr="00EC1A71" w:rsidRDefault="007D2FBA" w:rsidP="00CA5F65">
            <w:pPr>
              <w:pStyle w:val="KeinLeerraum"/>
              <w:rPr>
                <w:lang w:val="en-GB"/>
              </w:rPr>
            </w:pPr>
          </w:p>
          <w:p w:rsidR="00EC1A71" w:rsidRDefault="00EC1A71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025</w:t>
            </w:r>
          </w:p>
          <w:p w:rsidR="002C4DD2" w:rsidRDefault="002C4DD2" w:rsidP="00CA5F65">
            <w:pPr>
              <w:pStyle w:val="KeinLeerraum"/>
              <w:rPr>
                <w:b/>
                <w:lang w:val="en-GB"/>
              </w:rPr>
            </w:pPr>
          </w:p>
          <w:p w:rsidR="00BD7B97" w:rsidRPr="00C252D9" w:rsidRDefault="00BD7B97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E4357F">
        <w:tc>
          <w:tcPr>
            <w:tcW w:w="709" w:type="dxa"/>
          </w:tcPr>
          <w:p w:rsidR="00E4357F" w:rsidRDefault="004614C2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lastRenderedPageBreak/>
              <w:t>7</w:t>
            </w:r>
          </w:p>
          <w:p w:rsidR="00E4357F" w:rsidRPr="004D0347" w:rsidRDefault="00E4357F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E353B9" w:rsidRPr="00E4357F" w:rsidRDefault="00E353B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 xml:space="preserve">Frequency bands </w:t>
            </w:r>
            <w:r w:rsidR="008F74D9" w:rsidRPr="00E4357F">
              <w:rPr>
                <w:b/>
                <w:lang w:val="en-GB"/>
              </w:rPr>
              <w:t>according Category 2</w:t>
            </w:r>
          </w:p>
          <w:p w:rsidR="00E4357F" w:rsidRPr="004D0347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8F74D9" w:rsidRDefault="008F74D9" w:rsidP="008F74D9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018r1</w:t>
            </w:r>
            <w:r w:rsidR="003B7547">
              <w:rPr>
                <w:lang w:val="en-GB"/>
              </w:rPr>
              <w:t xml:space="preserve"> (Annex 5)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Default="00B93693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029r1</w:t>
            </w:r>
            <w:r w:rsidRPr="00B93693">
              <w:rPr>
                <w:lang w:val="en-GB"/>
              </w:rPr>
              <w:t>,</w:t>
            </w:r>
          </w:p>
          <w:p w:rsidR="00B93693" w:rsidRPr="00F87699" w:rsidRDefault="00B93693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030r1</w:t>
            </w:r>
            <w:r w:rsidR="002E2FC6" w:rsidRPr="00F87699">
              <w:rPr>
                <w:lang w:val="en-GB"/>
              </w:rPr>
              <w:t>,</w:t>
            </w:r>
          </w:p>
          <w:p w:rsidR="002E2FC6" w:rsidRPr="00F87699" w:rsidRDefault="002E2FC6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036</w:t>
            </w:r>
            <w:r w:rsidRPr="00F87699">
              <w:rPr>
                <w:lang w:val="en-GB"/>
              </w:rPr>
              <w:t xml:space="preserve">, </w:t>
            </w:r>
            <w:r>
              <w:rPr>
                <w:b/>
                <w:lang w:val="en-GB"/>
              </w:rPr>
              <w:t>037</w:t>
            </w:r>
            <w:r w:rsidR="00CE47A1" w:rsidRPr="00F87699">
              <w:rPr>
                <w:lang w:val="en-GB"/>
              </w:rPr>
              <w:t>,</w:t>
            </w:r>
          </w:p>
          <w:p w:rsidR="00CE47A1" w:rsidRPr="004D0347" w:rsidRDefault="00CE47A1" w:rsidP="00CA5F65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040</w:t>
            </w:r>
            <w:r w:rsidR="006A560A" w:rsidRPr="00F87699">
              <w:rPr>
                <w:lang w:val="en-GB"/>
              </w:rPr>
              <w:t xml:space="preserve">, </w:t>
            </w:r>
            <w:r w:rsidR="006A560A">
              <w:rPr>
                <w:b/>
                <w:lang w:val="en-GB"/>
              </w:rPr>
              <w:t>041</w:t>
            </w:r>
            <w:r w:rsidR="001D6D19" w:rsidRPr="00974DD8">
              <w:rPr>
                <w:lang w:val="en-GB"/>
              </w:rPr>
              <w:t xml:space="preserve">, </w:t>
            </w:r>
            <w:r w:rsidR="001D6D19">
              <w:rPr>
                <w:b/>
                <w:lang w:val="en-GB"/>
              </w:rPr>
              <w:t>042</w:t>
            </w:r>
          </w:p>
        </w:tc>
      </w:tr>
      <w:tr w:rsidR="008F74D9" w:rsidRPr="004D0347" w:rsidTr="00E4357F">
        <w:tc>
          <w:tcPr>
            <w:tcW w:w="709" w:type="dxa"/>
          </w:tcPr>
          <w:p w:rsidR="00E4357F" w:rsidRDefault="004614C2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5386" w:type="dxa"/>
          </w:tcPr>
          <w:p w:rsidR="008F74D9" w:rsidRPr="00E4357F" w:rsidRDefault="008F74D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Frequency bands according Category 3</w:t>
            </w: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8F74D9" w:rsidRPr="004D0347" w:rsidRDefault="008F74D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8F74D9" w:rsidRDefault="008F74D9" w:rsidP="008F74D9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018r1</w:t>
            </w:r>
            <w:r w:rsidR="003B7547">
              <w:rPr>
                <w:lang w:val="en-GB"/>
              </w:rPr>
              <w:t xml:space="preserve"> (Annex 5)</w:t>
            </w:r>
          </w:p>
          <w:p w:rsidR="008F74D9" w:rsidRPr="004D0347" w:rsidRDefault="008F74D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8F74D9" w:rsidRPr="00B04151" w:rsidRDefault="00B04151" w:rsidP="00CA5F65">
            <w:pPr>
              <w:pStyle w:val="KeinLeerraum"/>
              <w:rPr>
                <w:b/>
                <w:lang w:val="en-GB"/>
              </w:rPr>
            </w:pPr>
            <w:r w:rsidRPr="00B04151">
              <w:rPr>
                <w:b/>
                <w:lang w:val="en-GB"/>
              </w:rPr>
              <w:t>021</w:t>
            </w:r>
            <w:r w:rsidR="00001F6A" w:rsidRPr="002C4DD2">
              <w:rPr>
                <w:lang w:val="en-GB"/>
              </w:rPr>
              <w:t xml:space="preserve">, </w:t>
            </w:r>
            <w:r w:rsidR="00001F6A">
              <w:rPr>
                <w:b/>
                <w:lang w:val="en-GB"/>
              </w:rPr>
              <w:t>030r1</w:t>
            </w:r>
          </w:p>
        </w:tc>
      </w:tr>
      <w:tr w:rsidR="008F74D9" w:rsidRPr="004D0347" w:rsidTr="00E4357F">
        <w:tc>
          <w:tcPr>
            <w:tcW w:w="709" w:type="dxa"/>
          </w:tcPr>
          <w:p w:rsidR="00E4357F" w:rsidRDefault="004614C2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5386" w:type="dxa"/>
          </w:tcPr>
          <w:p w:rsidR="008F74D9" w:rsidRPr="00E4357F" w:rsidRDefault="008F74D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Frequency bands according Category 4</w:t>
            </w: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8F74D9" w:rsidRDefault="008F74D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8F74D9" w:rsidRDefault="008F74D9" w:rsidP="008F74D9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018r1</w:t>
            </w:r>
            <w:r w:rsidR="003B7547">
              <w:rPr>
                <w:lang w:val="en-GB"/>
              </w:rPr>
              <w:t xml:space="preserve"> (Annex 5)</w:t>
            </w:r>
          </w:p>
          <w:p w:rsidR="008F74D9" w:rsidRPr="004D0347" w:rsidRDefault="008F74D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8F74D9" w:rsidRPr="00136E79" w:rsidRDefault="00136E79" w:rsidP="00CA5F65">
            <w:pPr>
              <w:pStyle w:val="KeinLeerraum"/>
              <w:rPr>
                <w:b/>
                <w:lang w:val="en-GB"/>
              </w:rPr>
            </w:pPr>
            <w:r w:rsidRPr="00136E79">
              <w:rPr>
                <w:b/>
                <w:lang w:val="en-GB"/>
              </w:rPr>
              <w:t>021</w:t>
            </w:r>
            <w:r w:rsidR="00001F6A" w:rsidRPr="002C4DD2">
              <w:rPr>
                <w:lang w:val="en-GB"/>
              </w:rPr>
              <w:t xml:space="preserve">, </w:t>
            </w:r>
            <w:r w:rsidR="00001F6A">
              <w:rPr>
                <w:b/>
                <w:lang w:val="en-GB"/>
              </w:rPr>
              <w:t>030r1</w:t>
            </w:r>
          </w:p>
        </w:tc>
      </w:tr>
      <w:tr w:rsidR="00E353B9" w:rsidRPr="004D0347" w:rsidTr="00E4357F">
        <w:tc>
          <w:tcPr>
            <w:tcW w:w="709" w:type="dxa"/>
          </w:tcPr>
          <w:p w:rsidR="00E4357F" w:rsidRPr="004D0347" w:rsidRDefault="004614C2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5386" w:type="dxa"/>
          </w:tcPr>
          <w:p w:rsidR="00E353B9" w:rsidRPr="00E4357F" w:rsidRDefault="00E353B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AOB</w:t>
            </w:r>
          </w:p>
          <w:p w:rsidR="00E4357F" w:rsidRPr="004D0347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E4357F">
        <w:tc>
          <w:tcPr>
            <w:tcW w:w="709" w:type="dxa"/>
          </w:tcPr>
          <w:p w:rsidR="00E4357F" w:rsidRPr="004D0347" w:rsidRDefault="004614C2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5386" w:type="dxa"/>
          </w:tcPr>
          <w:p w:rsidR="00E353B9" w:rsidRPr="00E4357F" w:rsidRDefault="00E353B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Future work and meetings of FM PT 48</w:t>
            </w:r>
          </w:p>
          <w:p w:rsidR="00E4357F" w:rsidRPr="004D0347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E4357F">
        <w:tc>
          <w:tcPr>
            <w:tcW w:w="709" w:type="dxa"/>
          </w:tcPr>
          <w:p w:rsidR="00E353B9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5386" w:type="dxa"/>
          </w:tcPr>
          <w:p w:rsidR="00E353B9" w:rsidRPr="00E4357F" w:rsidRDefault="00E353B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Report to the next WG FM meeting</w:t>
            </w:r>
          </w:p>
          <w:p w:rsidR="00E4357F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E4357F">
        <w:tc>
          <w:tcPr>
            <w:tcW w:w="709" w:type="dxa"/>
          </w:tcPr>
          <w:p w:rsidR="00E353B9" w:rsidRPr="00E4357F" w:rsidRDefault="004614C2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</w:t>
            </w:r>
          </w:p>
        </w:tc>
        <w:tc>
          <w:tcPr>
            <w:tcW w:w="5386" w:type="dxa"/>
          </w:tcPr>
          <w:p w:rsidR="00E353B9" w:rsidRPr="00E4357F" w:rsidRDefault="00E353B9" w:rsidP="00CA5F65">
            <w:pPr>
              <w:pStyle w:val="KeinLeerraum"/>
              <w:rPr>
                <w:b/>
                <w:lang w:val="en-GB"/>
              </w:rPr>
            </w:pPr>
            <w:r w:rsidRPr="00E4357F">
              <w:rPr>
                <w:b/>
                <w:lang w:val="en-GB"/>
              </w:rPr>
              <w:t>Closure of the meeting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(latest 17:00 h CE</w:t>
            </w:r>
            <w:r w:rsidR="008E18CF">
              <w:rPr>
                <w:lang w:val="en-GB"/>
              </w:rPr>
              <w:t>S</w:t>
            </w:r>
            <w:r w:rsidRPr="004D0347">
              <w:rPr>
                <w:lang w:val="en-GB"/>
              </w:rPr>
              <w:t xml:space="preserve">T </w:t>
            </w:r>
            <w:r w:rsidR="008E18CF">
              <w:rPr>
                <w:lang w:val="en-GB"/>
              </w:rPr>
              <w:t>on 14</w:t>
            </w:r>
            <w:r w:rsidRPr="004D0347">
              <w:rPr>
                <w:lang w:val="en-GB"/>
              </w:rPr>
              <w:t xml:space="preserve"> </w:t>
            </w:r>
            <w:r w:rsidR="008E18CF">
              <w:rPr>
                <w:lang w:val="en-GB"/>
              </w:rPr>
              <w:t>September</w:t>
            </w:r>
            <w:r w:rsidRPr="004D0347">
              <w:rPr>
                <w:lang w:val="en-GB"/>
              </w:rPr>
              <w:t xml:space="preserve"> 2011)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</w:tr>
    </w:tbl>
    <w:p w:rsidR="00CA5F65" w:rsidRPr="004D0347" w:rsidRDefault="00CA5F65" w:rsidP="00CA5F65">
      <w:pPr>
        <w:pStyle w:val="KeinLeerraum"/>
        <w:rPr>
          <w:lang w:val="en-GB"/>
        </w:rPr>
      </w:pPr>
    </w:p>
    <w:p w:rsidR="00B13F26" w:rsidRDefault="00B13F26" w:rsidP="00CA5F65">
      <w:pPr>
        <w:pStyle w:val="KeinLeerraum"/>
        <w:rPr>
          <w:lang w:val="en-GB"/>
        </w:rPr>
      </w:pPr>
      <w:r>
        <w:rPr>
          <w:lang w:val="en-GB"/>
        </w:rPr>
        <w:t xml:space="preserve">All relevant </w:t>
      </w:r>
      <w:r w:rsidR="00A73256" w:rsidRPr="004D0347">
        <w:rPr>
          <w:lang w:val="en-GB"/>
        </w:rPr>
        <w:t xml:space="preserve">documents are available </w:t>
      </w:r>
      <w:r w:rsidR="00215FCD" w:rsidRPr="004D0347">
        <w:rPr>
          <w:lang w:val="en-GB"/>
        </w:rPr>
        <w:t xml:space="preserve">on the </w:t>
      </w:r>
      <w:r>
        <w:rPr>
          <w:lang w:val="en-GB"/>
        </w:rPr>
        <w:t>ECC meeting document server:</w:t>
      </w:r>
    </w:p>
    <w:p w:rsidR="00B13F26" w:rsidRDefault="00DA0E4D" w:rsidP="00CA5F65">
      <w:pPr>
        <w:pStyle w:val="KeinLeerraum"/>
        <w:rPr>
          <w:lang w:val="en-GB"/>
        </w:rPr>
      </w:pPr>
      <w:hyperlink r:id="rId8" w:history="1">
        <w:r w:rsidR="00B13F26" w:rsidRPr="00E3049E">
          <w:rPr>
            <w:rStyle w:val="Hyperlink"/>
            <w:lang w:val="en-GB"/>
          </w:rPr>
          <w:t>http://www.cept.org/ecc/groups/ecc/wg-fm/fm-48/client/meeting-documents</w:t>
        </w:r>
      </w:hyperlink>
    </w:p>
    <w:p w:rsidR="00215FCD" w:rsidRPr="004D0347" w:rsidRDefault="00215FCD" w:rsidP="00CA5F65">
      <w:pPr>
        <w:pStyle w:val="KeinLeerraum"/>
        <w:rPr>
          <w:lang w:val="en-GB"/>
        </w:rPr>
      </w:pPr>
      <w:r w:rsidRPr="004D0347">
        <w:rPr>
          <w:lang w:val="en-GB"/>
        </w:rPr>
        <w:t>A password is not required.</w:t>
      </w:r>
    </w:p>
    <w:p w:rsidR="00215FCD" w:rsidRPr="004D0347" w:rsidRDefault="00215FCD" w:rsidP="00CA5F65">
      <w:pPr>
        <w:pStyle w:val="KeinLeerraum"/>
        <w:rPr>
          <w:lang w:val="en-GB"/>
        </w:rPr>
      </w:pPr>
    </w:p>
    <w:p w:rsidR="005D7001" w:rsidRDefault="005D7001" w:rsidP="005D7001">
      <w:pPr>
        <w:pStyle w:val="KeinLeerraum"/>
        <w:rPr>
          <w:lang w:val="en-GB"/>
        </w:rPr>
      </w:pPr>
    </w:p>
    <w:p w:rsidR="005D7001" w:rsidRPr="004D0347" w:rsidRDefault="005D7001" w:rsidP="005D7001">
      <w:pPr>
        <w:pStyle w:val="KeinLeerraum"/>
        <w:rPr>
          <w:lang w:val="en-GB"/>
        </w:rPr>
      </w:pPr>
    </w:p>
    <w:p w:rsidR="005D7001" w:rsidRPr="004D0347" w:rsidRDefault="005D7001" w:rsidP="005D7001">
      <w:pPr>
        <w:pStyle w:val="KeinLeerraum"/>
        <w:jc w:val="center"/>
        <w:rPr>
          <w:b/>
          <w:sz w:val="24"/>
          <w:szCs w:val="24"/>
          <w:lang w:val="en-GB"/>
        </w:rPr>
      </w:pPr>
      <w:r w:rsidRPr="004D0347">
        <w:rPr>
          <w:b/>
          <w:sz w:val="24"/>
          <w:szCs w:val="24"/>
          <w:lang w:val="en-GB"/>
        </w:rPr>
        <w:t>Time Schedule</w:t>
      </w:r>
    </w:p>
    <w:p w:rsidR="005D7001" w:rsidRPr="004D0347" w:rsidRDefault="005D7001" w:rsidP="005D7001">
      <w:pPr>
        <w:pStyle w:val="KeinLeerraum"/>
        <w:jc w:val="center"/>
        <w:rPr>
          <w:lang w:val="en-GB"/>
        </w:rPr>
      </w:pPr>
    </w:p>
    <w:tbl>
      <w:tblPr>
        <w:tblStyle w:val="Tabellenraster"/>
        <w:tblW w:w="0" w:type="auto"/>
        <w:tblInd w:w="1384" w:type="dxa"/>
        <w:tblLook w:val="04A0" w:firstRow="1" w:lastRow="0" w:firstColumn="1" w:lastColumn="0" w:noHBand="0" w:noVBand="1"/>
      </w:tblPr>
      <w:tblGrid>
        <w:gridCol w:w="992"/>
        <w:gridCol w:w="2835"/>
        <w:gridCol w:w="2835"/>
      </w:tblGrid>
      <w:tr w:rsidR="005D7001" w:rsidRPr="004D0347" w:rsidTr="005568EF">
        <w:tc>
          <w:tcPr>
            <w:tcW w:w="992" w:type="dxa"/>
            <w:vAlign w:val="center"/>
          </w:tcPr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  <w:vAlign w:val="center"/>
          </w:tcPr>
          <w:p w:rsidR="005D7001" w:rsidRPr="004D0347" w:rsidRDefault="008E18CF" w:rsidP="005568EF">
            <w:pPr>
              <w:pStyle w:val="KeinLeerraum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Tuesday, 13</w:t>
            </w:r>
            <w:r w:rsidRPr="008E18CF">
              <w:rPr>
                <w:b/>
                <w:vertAlign w:val="superscript"/>
                <w:lang w:val="en-GB"/>
              </w:rPr>
              <w:t>th</w:t>
            </w:r>
            <w:r>
              <w:rPr>
                <w:b/>
                <w:lang w:val="en-GB"/>
              </w:rPr>
              <w:t xml:space="preserve"> Sept.</w:t>
            </w:r>
          </w:p>
        </w:tc>
        <w:tc>
          <w:tcPr>
            <w:tcW w:w="2835" w:type="dxa"/>
            <w:vAlign w:val="center"/>
          </w:tcPr>
          <w:p w:rsidR="005D7001" w:rsidRPr="004D0347" w:rsidRDefault="008E18CF" w:rsidP="005568EF">
            <w:pPr>
              <w:pStyle w:val="KeinLeerraum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Wednesday, 14</w:t>
            </w:r>
            <w:r w:rsidRPr="008E18CF">
              <w:rPr>
                <w:b/>
                <w:vertAlign w:val="superscript"/>
                <w:lang w:val="en-GB"/>
              </w:rPr>
              <w:t>th</w:t>
            </w:r>
            <w:r>
              <w:rPr>
                <w:b/>
                <w:lang w:val="en-GB"/>
              </w:rPr>
              <w:t xml:space="preserve"> Sept.</w:t>
            </w:r>
          </w:p>
        </w:tc>
      </w:tr>
      <w:tr w:rsidR="005D7001" w:rsidRPr="004D0347" w:rsidTr="005568EF">
        <w:tc>
          <w:tcPr>
            <w:tcW w:w="992" w:type="dxa"/>
          </w:tcPr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09:00</w:t>
            </w:r>
          </w:p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12:30</w:t>
            </w:r>
          </w:p>
        </w:tc>
        <w:tc>
          <w:tcPr>
            <w:tcW w:w="2835" w:type="dxa"/>
          </w:tcPr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Start at 10:00 h</w:t>
            </w:r>
          </w:p>
          <w:p w:rsidR="007B3ED3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1, 2, 3</w:t>
            </w:r>
            <w:r w:rsidR="007B3ED3">
              <w:rPr>
                <w:lang w:val="en-GB"/>
              </w:rPr>
              <w:t>, 4, 5</w:t>
            </w:r>
            <w:r w:rsidR="00C10A4E">
              <w:rPr>
                <w:lang w:val="en-GB"/>
              </w:rPr>
              <w:t>, 6.3</w:t>
            </w:r>
          </w:p>
          <w:p w:rsidR="007B3ED3" w:rsidRPr="004D0347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</w:tcPr>
          <w:p w:rsidR="007B3ED3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Pr="004D0347" w:rsidRDefault="007B3ED3" w:rsidP="00C10A4E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E4357F">
              <w:rPr>
                <w:lang w:val="en-GB"/>
              </w:rPr>
              <w:t xml:space="preserve">.2, </w:t>
            </w:r>
            <w:r w:rsidR="00F87699">
              <w:rPr>
                <w:lang w:val="en-GB"/>
              </w:rPr>
              <w:t>6.1</w:t>
            </w:r>
          </w:p>
        </w:tc>
      </w:tr>
      <w:tr w:rsidR="005D7001" w:rsidRPr="004D0347" w:rsidTr="005568EF">
        <w:tc>
          <w:tcPr>
            <w:tcW w:w="992" w:type="dxa"/>
          </w:tcPr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</w:tcPr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Lunch</w:t>
            </w:r>
          </w:p>
        </w:tc>
        <w:tc>
          <w:tcPr>
            <w:tcW w:w="2835" w:type="dxa"/>
          </w:tcPr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Lunch</w:t>
            </w:r>
          </w:p>
        </w:tc>
      </w:tr>
      <w:tr w:rsidR="005D7001" w:rsidRPr="004D0347" w:rsidTr="005568EF">
        <w:tc>
          <w:tcPr>
            <w:tcW w:w="992" w:type="dxa"/>
          </w:tcPr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14:00</w:t>
            </w:r>
          </w:p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18:00</w:t>
            </w:r>
          </w:p>
        </w:tc>
        <w:tc>
          <w:tcPr>
            <w:tcW w:w="2835" w:type="dxa"/>
          </w:tcPr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  <w:p w:rsidR="00E4357F" w:rsidRPr="004D0347" w:rsidRDefault="002C4DD2" w:rsidP="002C4DD2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="007B3ED3">
              <w:rPr>
                <w:lang w:val="en-GB"/>
              </w:rPr>
              <w:t xml:space="preserve">, </w:t>
            </w:r>
            <w:r>
              <w:rPr>
                <w:lang w:val="en-GB"/>
              </w:rPr>
              <w:t>8, 9</w:t>
            </w:r>
          </w:p>
        </w:tc>
        <w:tc>
          <w:tcPr>
            <w:tcW w:w="2835" w:type="dxa"/>
          </w:tcPr>
          <w:p w:rsidR="005D7001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  <w:p w:rsidR="007B3ED3" w:rsidRDefault="007B3ED3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10, 11, 12, 13</w:t>
            </w:r>
          </w:p>
          <w:p w:rsidR="007B3ED3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Pr="004D0347" w:rsidRDefault="005D7001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Closure by 17:00 h</w:t>
            </w:r>
          </w:p>
        </w:tc>
      </w:tr>
    </w:tbl>
    <w:p w:rsidR="005D7001" w:rsidRPr="004D0347" w:rsidRDefault="005D7001" w:rsidP="005D7001">
      <w:pPr>
        <w:pStyle w:val="KeinLeerraum"/>
        <w:jc w:val="center"/>
        <w:rPr>
          <w:lang w:val="en-GB"/>
        </w:rPr>
      </w:pPr>
    </w:p>
    <w:p w:rsidR="005D7001" w:rsidRDefault="005D7001" w:rsidP="005D7001">
      <w:pPr>
        <w:pStyle w:val="KeinLeerraum"/>
      </w:pPr>
    </w:p>
    <w:p w:rsidR="005D7001" w:rsidRDefault="005D7001" w:rsidP="00CA5F65">
      <w:pPr>
        <w:pStyle w:val="KeinLeerraum"/>
      </w:pPr>
    </w:p>
    <w:sectPr w:rsidR="005D70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06"/>
    <w:rsid w:val="00001F6A"/>
    <w:rsid w:val="00055530"/>
    <w:rsid w:val="001168BF"/>
    <w:rsid w:val="00136E79"/>
    <w:rsid w:val="001547AE"/>
    <w:rsid w:val="00160A3A"/>
    <w:rsid w:val="00195530"/>
    <w:rsid w:val="001D2545"/>
    <w:rsid w:val="001D69C3"/>
    <w:rsid w:val="001D6D19"/>
    <w:rsid w:val="001E1F17"/>
    <w:rsid w:val="00215FCD"/>
    <w:rsid w:val="0024602E"/>
    <w:rsid w:val="00294195"/>
    <w:rsid w:val="002B6265"/>
    <w:rsid w:val="002C2DCF"/>
    <w:rsid w:val="002C4DD2"/>
    <w:rsid w:val="002E2FC6"/>
    <w:rsid w:val="002F6565"/>
    <w:rsid w:val="00312648"/>
    <w:rsid w:val="003B7547"/>
    <w:rsid w:val="00442A7A"/>
    <w:rsid w:val="004614C2"/>
    <w:rsid w:val="00491905"/>
    <w:rsid w:val="00494AE7"/>
    <w:rsid w:val="004D0347"/>
    <w:rsid w:val="005152B4"/>
    <w:rsid w:val="00534ABA"/>
    <w:rsid w:val="00550E06"/>
    <w:rsid w:val="005511F2"/>
    <w:rsid w:val="00553481"/>
    <w:rsid w:val="00566E5C"/>
    <w:rsid w:val="005D7001"/>
    <w:rsid w:val="00606AFF"/>
    <w:rsid w:val="00665E1C"/>
    <w:rsid w:val="006757CF"/>
    <w:rsid w:val="0069125C"/>
    <w:rsid w:val="006945A0"/>
    <w:rsid w:val="006A560A"/>
    <w:rsid w:val="006D40B9"/>
    <w:rsid w:val="00735F50"/>
    <w:rsid w:val="00742B53"/>
    <w:rsid w:val="007819C2"/>
    <w:rsid w:val="007B3ED3"/>
    <w:rsid w:val="007D2FBA"/>
    <w:rsid w:val="007F3BBF"/>
    <w:rsid w:val="0083507D"/>
    <w:rsid w:val="00844E69"/>
    <w:rsid w:val="00862419"/>
    <w:rsid w:val="00873AA7"/>
    <w:rsid w:val="008E18CF"/>
    <w:rsid w:val="008F74D9"/>
    <w:rsid w:val="00903A0C"/>
    <w:rsid w:val="00973CB4"/>
    <w:rsid w:val="00974DD8"/>
    <w:rsid w:val="009860CA"/>
    <w:rsid w:val="00993831"/>
    <w:rsid w:val="009939E4"/>
    <w:rsid w:val="009A2506"/>
    <w:rsid w:val="009C4FD6"/>
    <w:rsid w:val="009F7A15"/>
    <w:rsid w:val="009F7F57"/>
    <w:rsid w:val="00A3163C"/>
    <w:rsid w:val="00A52020"/>
    <w:rsid w:val="00A73256"/>
    <w:rsid w:val="00AD5EA1"/>
    <w:rsid w:val="00B04151"/>
    <w:rsid w:val="00B05643"/>
    <w:rsid w:val="00B13F26"/>
    <w:rsid w:val="00B34068"/>
    <w:rsid w:val="00B93693"/>
    <w:rsid w:val="00BA5DA7"/>
    <w:rsid w:val="00BB12D9"/>
    <w:rsid w:val="00BC3B8C"/>
    <w:rsid w:val="00BD7B97"/>
    <w:rsid w:val="00BE0ACE"/>
    <w:rsid w:val="00BF153A"/>
    <w:rsid w:val="00C10A4E"/>
    <w:rsid w:val="00C252D9"/>
    <w:rsid w:val="00CA3D73"/>
    <w:rsid w:val="00CA5F65"/>
    <w:rsid w:val="00CE47A1"/>
    <w:rsid w:val="00D22AA1"/>
    <w:rsid w:val="00D60F11"/>
    <w:rsid w:val="00D64484"/>
    <w:rsid w:val="00DA0E4D"/>
    <w:rsid w:val="00DA6E73"/>
    <w:rsid w:val="00E353B9"/>
    <w:rsid w:val="00E4357F"/>
    <w:rsid w:val="00E6191D"/>
    <w:rsid w:val="00E81F5D"/>
    <w:rsid w:val="00EB32B6"/>
    <w:rsid w:val="00EC1A71"/>
    <w:rsid w:val="00F12B29"/>
    <w:rsid w:val="00F40FF2"/>
    <w:rsid w:val="00F52AA4"/>
    <w:rsid w:val="00F60F87"/>
    <w:rsid w:val="00F87699"/>
    <w:rsid w:val="00FD01AC"/>
    <w:rsid w:val="00FF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pt.org/ecc/groups/ecc/wg-fm/fm-48/client/meeting-documen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pt.or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9\Eigene%20Dateien\Vorlagen\Amtliche%20Vorlagen\WGFM\Agenda%20FMPT48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5FF0A-0329-4FCE-92E9-B0303783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 FMPT48.dotx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 FM PT 48 #3</vt:lpstr>
    </vt:vector>
  </TitlesOfParts>
  <Company>FM PT 48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FM PT 48 #3</dc:title>
  <dc:subject>Broadband DA2GC</dc:subject>
  <dc:creator>Thomas Weilacher</dc:creator>
  <cp:keywords/>
  <dc:description>Meeting, Maisons-Alfort/France, 13-14 September 2011.</dc:description>
  <cp:lastModifiedBy>Thomas Weilacher, BNetzA</cp:lastModifiedBy>
  <cp:revision>2</cp:revision>
  <cp:lastPrinted>2011-09-23T13:38:00Z</cp:lastPrinted>
  <dcterms:created xsi:type="dcterms:W3CDTF">2011-10-10T10:23:00Z</dcterms:created>
  <dcterms:modified xsi:type="dcterms:W3CDTF">2011-10-10T10:23:00Z</dcterms:modified>
  <cp:contentStatus>Final</cp:contentStatus>
</cp:coreProperties>
</file>